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f200c0" w14:textId="ff200c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FE08EE">
        <w:t>89/2021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E08EE">
        <w:t>17. St-89/2021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E08E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E08EE">
        <w:t>INFINITUM PROGRESUM jednostavno društvo s ograničenom od</w:t>
      </w:r>
      <w:r w:rsidR="00FE08EE">
        <w:t xml:space="preserve">govornošću za trgovinu i usluge, OIB: 03200062750, 49250 </w:t>
      </w:r>
      <w:proofErr w:type="spellStart"/>
      <w:r w:rsidR="00FE08EE">
        <w:t>Cetinovec</w:t>
      </w:r>
      <w:proofErr w:type="spellEnd"/>
      <w:r w:rsidR="00FE08EE">
        <w:t xml:space="preserve">, </w:t>
      </w:r>
      <w:proofErr w:type="spellStart"/>
      <w:r w:rsidR="00FE08EE">
        <w:t>Cetinovec</w:t>
      </w:r>
      <w:proofErr w:type="spellEnd"/>
      <w:r w:rsidR="00FE08EE">
        <w:t xml:space="preserve"> 17.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8EE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E08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08E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E08E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E08E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E08E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8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08E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08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08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siječnja 2021.</izvorni_sadrzaj>
    <derivirana_varijabla naziv="DomainObject.Predmet.DatumIzradeOptuznogAkta_1">11. siječnja 2021.</derivirana_varijabla>
  </DomainObject.Predmet.DatumIzradeOptuznogAkta>
  <DomainObject.Predmet.DatumIzradeOptuznogAktaFormated>
    <izvorni_sadrzaj>11.1.2021.</izvorni_sadrzaj>
    <derivirana_varijabla naziv="DomainObject.Predmet.DatumIzradeOptuznogAktaFormated_1">11.1.2021.</derivirana_varijabla>
  </DomainObject.Predmet.DatumIzradeOptuznogAktaFormated>
  <DomainObject.Predmet.DatumOsnivanja>
    <izvorni_sadrzaj>12. siječnja 2021.</izvorni_sadrzaj>
    <derivirana_varijabla naziv="DomainObject.Predmet.DatumOsnivanja_1">12.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siječnja 2021.</izvorni_sadrzaj>
    <derivirana_varijabla naziv="DomainObject.Predmet.DatumPrimitkaOptuznogAkta_1">11.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St-89/2021</izvorni_sadrzaj>
    <derivirana_varijabla naziv="DomainObject.Predmet.OznakaBroj_1">St-89/2021</derivirana_varijabla>
  </DomainObject.Predmet.OznakaBroj>
  <DomainObject.Predmet.OznakaBrojOptuznogAkta>
    <izvorni_sadrzaj>04-06-21-171</izvorni_sadrzaj>
    <derivirana_varijabla naziv="DomainObject.Predmet.OznakaBrojOptuznogAkta_1">04-06-21-171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INFINITUM PROGRESUM jednostavno društvo s ograničenom odgovornošću za trgovinu i usluge</izvorni_sadrzaj>
    <derivirana_varijabla naziv="DomainObject.Predmet.ProtustrankaFormated_1">  INFINITUM PROGRESUM jednostavno društvo s ograničenom odgovornošću za trgovinu i usluge</derivirana_varijabla>
  </DomainObject.Predmet.ProtustrankaFormated>
  <DomainObject.Predmet.ProtustrankaFormatedOIB>
    <izvorni_sadrzaj>  INFINITUM PROGRESUM jednostavno društvo s ograničenom odgovornošću za trgovinu i usluge, OIB 03200062750</izvorni_sadrzaj>
    <derivirana_varijabla naziv="DomainObject.Predmet.ProtustrankaFormatedOIB_1">  INFINITUM PROGRESUM jednostavno društvo s ograničenom odgovornošću za trgovinu i usluge, OIB 03200062750</derivirana_varijabla>
  </DomainObject.Predmet.ProtustrankaFormatedOIB>
  <DomainObject.Predmet.ProtustrankaFormatedWithAdress>
    <izvorni_sadrzaj> INFINITUM PROGRESUM jednostavno društvo s ograničenom odgovornošću za trgovinu i usluge, Cetinovec 17, 49250 Cetinovec</izvorni_sadrzaj>
    <derivirana_varijabla naziv="DomainObject.Predmet.ProtustrankaFormatedWithAdress_1"> INFINITUM PROGRESUM jednostavno društvo s ograničenom odgovornošću za trgovinu i usluge, Cetinovec 17, 49250 Cetinovec</derivirana_varijabla>
  </DomainObject.Predmet.ProtustrankaFormatedWithAdress>
  <DomainObject.Predmet.ProtustrankaFormatedWithAdressOIB>
    <izvorni_sadrzaj> INFINITUM PROGRESUM jednostavno društvo s ograničenom odgovornošću za trgovinu i usluge, OIB 03200062750, Cetinovec 17, 49250 Cetinovec</izvorni_sadrzaj>
    <derivirana_varijabla naziv="DomainObject.Predmet.ProtustrankaFormatedWithAdressOIB_1"> INFINITUM PROGRESUM jednostavno društvo s ograničenom odgovornošću za trgovinu i usluge, OIB 03200062750, Cetinovec 17, 49250 Cetinovec</derivirana_varijabla>
  </DomainObject.Predmet.ProtustrankaFormatedWithAdressOIB>
  <DomainObject.Predmet.ProtustrankaWithAdress>
    <izvorni_sadrzaj>INFINITUM PROGRESUM jednostavno društvo s ograničenom odgovornošću za trgovinu i usluge Cetinovec 17, 49250 Cetinovec</izvorni_sadrzaj>
    <derivirana_varijabla naziv="DomainObject.Predmet.ProtustrankaWithAdress_1">INFINITUM PROGRESUM jednostavno društvo s ograničenom odgovornošću za trgovinu i usluge Cetinovec 17, 49250 Cetinovec</derivirana_varijabla>
  </DomainObject.Predmet.ProtustrankaWithAdress>
  <DomainObject.Predmet.ProtustrankaWithAdressOIB>
    <izvorni_sadrzaj>INFINITUM PROGRESUM jednostavno društvo s ograničenom odgovornošću za trgovinu i usluge, OIB 03200062750, Cetinovec 17, 49250 Cetinovec</izvorni_sadrzaj>
    <derivirana_varijabla naziv="DomainObject.Predmet.ProtustrankaWithAdressOIB_1">INFINITUM PROGRESUM jednostavno društvo s ograničenom odgovornošću za trgovinu i usluge, OIB 03200062750, Cetinovec 17, 49250 Cetinovec</derivirana_varijabla>
  </DomainObject.Predmet.ProtustrankaWithAdressOIB>
  <DomainObject.Predmet.ProtustrankaNazivFormated>
    <izvorni_sadrzaj>INFINITUM PROGRESUM jednostavno društvo s ograničenom odgovornošću za trgovinu i usluge</izvorni_sadrzaj>
    <derivirana_varijabla naziv="DomainObject.Predmet.ProtustrankaNazivFormated_1">INFINITUM PROGRESUM jednostavno društvo s ograničenom odgovornošću za trgovinu i usluge</derivirana_varijabla>
  </DomainObject.Predmet.ProtustrankaNazivFormated>
  <DomainObject.Predmet.ProtustrankaNazivFormatedOIB>
    <izvorni_sadrzaj>INFINITUM PROGRESUM jednostavno društvo s ograničenom odgovornošću za trgovinu i usluge, OIB 03200062750</izvorni_sadrzaj>
    <derivirana_varijabla naziv="DomainObject.Predmet.ProtustrankaNazivFormatedOIB_1">INFINITUM PROGRESUM jednostavno društvo s ograničenom odgovornošću za trgovinu i usluge, OIB 03200062750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INFINITUM PROGRESUM jednostavno društvo s ograničenom odgovornošću za trgovinu i usluge</item>
    </izvorni_sadrzaj>
    <derivirana_varijabla naziv="DomainObject.Predmet.ProtuStrankaListFormated_1">
      <item>INFINITUM PROGRESUM jednostavno društvo s ograničenom odgovornošću za trgovinu i usluge</item>
    </derivirana_varijabla>
  </DomainObject.Predmet.ProtuStrankaListFormated>
  <DomainObject.Predmet.ProtuStrankaListFormatedOIB>
    <izvorni_sadrzaj>
      <item>INFINITUM PROGRESUM jednostavno društvo s ograničenom odgovornošću za trgovinu i usluge, OIB 03200062750</item>
    </izvorni_sadrzaj>
    <derivirana_varijabla naziv="DomainObject.Predmet.ProtuStrankaListFormatedOIB_1">
      <item>INFINITUM PROGRESUM jednostavno društvo s ograničenom odgovornošću za trgovinu i usluge, OIB 03200062750</item>
    </derivirana_varijabla>
  </DomainObject.Predmet.ProtuStrankaListFormatedOIB>
  <DomainObject.Predmet.ProtuStrankaListFormatedWithAdress>
    <izvorni_sadrzaj>
      <item>INFINITUM PROGRESUM jednostavno društvo s ograničenom odgovornošću za trgovinu i usluge, Cetinovec 17, 49250 Cetinovec</item>
    </izvorni_sadrzaj>
    <derivirana_varijabla naziv="DomainObject.Predmet.ProtuStrankaListFormatedWithAdress_1">
      <item>INFINITUM PROGRESUM jednostavno društvo s ograničenom odgovornošću za trgovinu i usluge, Cetinovec 17, 49250 Cetinovec</item>
    </derivirana_varijabla>
  </DomainObject.Predmet.ProtuStrankaListFormatedWithAdress>
  <DomainObject.Predmet.ProtuStrankaListFormatedWithAdressOIB>
    <izvorni_sadrzaj>
      <item>INFINITUM PROGRESUM jednostavno društvo s ograničenom odgovornošću za trgovinu i usluge, OIB 03200062750, Cetinovec 17, 49250 Cetinovec</item>
    </izvorni_sadrzaj>
    <derivirana_varijabla naziv="DomainObject.Predmet.ProtuStrankaListFormatedWithAdressOIB_1">
      <item>INFINITUM PROGRESUM jednostavno društvo s ograničenom odgovornošću za trgovinu i usluge, OIB 03200062750, Cetinovec 17, 49250 Cetinovec</item>
    </derivirana_varijabla>
  </DomainObject.Predmet.ProtuStrankaListFormatedWithAdressOIB>
  <DomainObject.Predmet.ProtuStrankaListNazivFormated>
    <izvorni_sadrzaj>
      <item>INFINITUM PROGRESUM jednostavno društvo s ograničenom odgovornošću za trgovinu i usluge</item>
    </izvorni_sadrzaj>
    <derivirana_varijabla naziv="DomainObject.Predmet.ProtuStrankaListNazivFormated_1">
      <item>INFINITUM PROGRESUM jednostavno društvo s ograničenom odgovornošću za trgovinu i usluge</item>
    </derivirana_varijabla>
  </DomainObject.Predmet.ProtuStrankaListNazivFormated>
  <DomainObject.Predmet.ProtuStrankaListNazivFormatedOIB>
    <izvorni_sadrzaj>
      <item>INFINITUM PROGRESUM jednostavno društvo s ograničenom odgovornošću za trgovinu i usluge, OIB 03200062750</item>
    </izvorni_sadrzaj>
    <derivirana_varijabla naziv="DomainObject.Predmet.ProtuStrankaListNazivFormatedOIB_1">
      <item>INFINITUM PROGRESUM jednostavno društvo s ograničenom odgovornošću za trgovinu i usluge, OIB 03200062750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INFINITUM PROGRESUM jednostavno društvo s ograničenom odgovornošću za trgovinu i usluge</izvorni_sadrzaj>
    <derivirana_varijabla naziv="DomainObject.Predmet.ProtustrankaIDrugi_1">INFINITUM PROGRESUM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INFINITUM PROGRESUM jednostavno društvo s ograničenom odgovornošću za trgovinu i usluge, OIB 03200062750, Cetinovec 17, 49250 Cetinovec</izvorni_sadrzaj>
    <derivirana_varijabla naziv="DomainObject.Predmet.ProtustrankaIDrugiAdressOIB_1">INFINITUM PROGRESUM jednostavno društvo s ograničenom odgovornošću za trgovinu i usluge, OIB 03200062750, Cetinovec 17, 49250 Cetinovec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INFINITUM PROGRESUM jednostavno društvo s ograničenom odgovornošću za trgovinu i usluge</item>
      <item>Financijska agencija</item>
    </izvorni_sadrzaj>
    <derivirana_varijabla naziv="DomainObject.Predmet.SudioniciListNaziv_1">
      <item>INFINITUM PROGRESUM jednostavno društvo s ograničenom odgovornošću za trgovinu i usluge</item>
      <item>Financijska agencija</item>
    </derivirana_varijabla>
  </DomainObject.Predmet.SudioniciListNaziv>
  <DomainObject.Predmet.SudioniciListAdressOIB>
    <izvorni_sadrzaj>
      <item>INFINITUM PROGRESUM jednostavno društvo s ograničenom odgovornošću za trgovinu i usluge, OIB 03200062750, Cetinovec 17,49250 Cetinovec</item>
      <item>Financijska agencija, OIB 85821130368, TRG SVIBANJSKIH ŽRTAVA 1995. 1,10000 Zagreb</item>
    </izvorni_sadrzaj>
    <derivirana_varijabla naziv="DomainObject.Predmet.SudioniciListAdressOIB_1">
      <item>INFINITUM PROGRESUM jednostavno društvo s ograničenom odgovornošću za trgovinu i usluge, OIB 03200062750, Cetinovec 17,49250 Cetinovec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03200062750</item>
      <item>, OIB 85821130368</item>
    </izvorni_sadrzaj>
    <derivirana_varijabla naziv="DomainObject.Predmet.SudioniciListNazivOIB_1">
      <item>, OIB 03200062750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siječnja 2021.</izvorni_sadrzaj>
    <derivirana_varijabla naziv="DomainObject.Predmet.DatumPocetkaProcesa_1">12.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881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2021-04-20T05:54:00Z</cp:lastPrinted>
  <dcterms:modified xmlns:xsi="http://www.w3.org/2001/XMLSchema-instance" xsi:type="dcterms:W3CDTF">2021-04-20T05:54:00Z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